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70" w:rsidRDefault="00A62670" w:rsidP="0087427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62670" w:rsidRDefault="00A626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E26DCE">
      <w:pPr>
        <w:pStyle w:val="Subtitle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A62670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62670" w:rsidRDefault="00A62670">
            <w:pPr>
              <w:pStyle w:val="Subtitle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B81F97">
      <w:pPr>
        <w:tabs>
          <w:tab w:val="left" w:pos="720"/>
        </w:tabs>
      </w:pPr>
      <w:r>
        <w:t>от__________ 2020  №______</w:t>
      </w:r>
    </w:p>
    <w:p w:rsidR="00A62670" w:rsidRDefault="00A62670" w:rsidP="00874271">
      <w:pPr>
        <w:spacing w:line="360" w:lineRule="auto"/>
      </w:pPr>
      <w:r>
        <w:t>243300, г.Унеча, Брянская область</w:t>
      </w:r>
    </w:p>
    <w:p w:rsidR="00A62670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62670" w:rsidRPr="00A869DE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передаче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безвозмездное пользование </w:t>
      </w:r>
    </w:p>
    <w:p w:rsidR="00A62670" w:rsidRPr="00A869DE" w:rsidRDefault="00A62670" w:rsidP="009A0FEF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МО МВД  России  «Унечский»  нежил</w:t>
      </w:r>
      <w:r>
        <w:rPr>
          <w:sz w:val="28"/>
          <w:szCs w:val="28"/>
        </w:rPr>
        <w:t>ого</w:t>
      </w:r>
    </w:p>
    <w:p w:rsidR="00A62670" w:rsidRPr="00A869DE" w:rsidRDefault="00A62670" w:rsidP="00B81F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</w:p>
    <w:p w:rsidR="00A62670" w:rsidRDefault="00A62670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2670" w:rsidRDefault="00A62670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2670" w:rsidRPr="00DD6D18" w:rsidRDefault="00A62670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с 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МО «Унечское городское поселение»,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«Унечское городское поселение», утвержденным решением Унечского городского Совета народных депутатов от 12.12.2014 № 3-36 (в редакции решения от 27.03.2015 № 3-50), 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муниципальному образованию «Унечский муниципальный район» от 04.10.2019,</w:t>
      </w:r>
      <w:r w:rsidRPr="00DD6D18">
        <w:t xml:space="preserve"> на основании обращения начальника МО МВД России «Унечский» А.Н. Сетунова, Унечский городской Совет народных депутатов</w:t>
      </w:r>
    </w:p>
    <w:p w:rsidR="00A62670" w:rsidRPr="00DD6D18" w:rsidRDefault="00A62670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A62670" w:rsidRPr="00DD6D18" w:rsidRDefault="00A62670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A62670" w:rsidRDefault="00A62670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A62670" w:rsidRDefault="00A62670" w:rsidP="0044054B">
      <w:pPr>
        <w:pStyle w:val="BodyText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>Дать согласие администрации Унечского района на передачу в безвозмездное</w:t>
      </w:r>
    </w:p>
    <w:p w:rsidR="00A62670" w:rsidRPr="00DD6D18" w:rsidRDefault="00A62670" w:rsidP="0044054B">
      <w:pPr>
        <w:pStyle w:val="BodyText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 xml:space="preserve">пользование МО МВД России «Унечский» нежилого помещения общей площадью </w:t>
      </w:r>
      <w:r>
        <w:t>1</w:t>
      </w:r>
      <w:r w:rsidRPr="00DD6D18">
        <w:t>2,0 кв. м</w:t>
      </w:r>
      <w:r>
        <w:t>.</w:t>
      </w:r>
      <w:r w:rsidRPr="00DD6D18">
        <w:t>,</w:t>
      </w:r>
      <w:r>
        <w:t xml:space="preserve"> кадастровый номер 32:27:0430140:495,</w:t>
      </w:r>
      <w:r w:rsidRPr="00DD6D18">
        <w:t xml:space="preserve"> расположенного по адресу: Брянская область, г. Унеча, </w:t>
      </w:r>
      <w:r>
        <w:t xml:space="preserve">              </w:t>
      </w:r>
      <w:r w:rsidRPr="00DD6D18">
        <w:t xml:space="preserve">ул. Ленина, д. 5, находящегося в муниципальной собственности </w:t>
      </w:r>
      <w:r>
        <w:t>муниципального образования</w:t>
      </w:r>
      <w:r w:rsidRPr="00DD6D18">
        <w:t xml:space="preserve"> Унечское городское поселение</w:t>
      </w:r>
      <w:r>
        <w:t xml:space="preserve"> Унечского муниципального района Брянской области</w:t>
      </w:r>
      <w:r w:rsidRPr="00DD6D18">
        <w:t>, для размещения участкового пункта полиции на срок до 31 декабря 20</w:t>
      </w:r>
      <w:r>
        <w:t>24</w:t>
      </w:r>
      <w:r w:rsidRPr="00DD6D18">
        <w:t xml:space="preserve"> года.</w:t>
      </w:r>
    </w:p>
    <w:p w:rsidR="00A62670" w:rsidRDefault="00A62670" w:rsidP="0044054B">
      <w:pPr>
        <w:pStyle w:val="BodyText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>уществить передачу указанного в</w:t>
      </w:r>
    </w:p>
    <w:p w:rsidR="00A62670" w:rsidRPr="00DD6D18" w:rsidRDefault="00A62670" w:rsidP="007F14BA">
      <w:pPr>
        <w:pStyle w:val="BodyText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>пункте 1</w:t>
      </w:r>
      <w:r w:rsidRPr="00DD6D18">
        <w:t xml:space="preserve"> </w:t>
      </w:r>
      <w:r>
        <w:t>настоящего решения</w:t>
      </w:r>
      <w:r w:rsidRPr="00DD6D18">
        <w:t xml:space="preserve"> нежилого помещения в безвозмездное срочное пользование в соответствии с действующим законодательством.</w:t>
      </w:r>
    </w:p>
    <w:p w:rsidR="00A62670" w:rsidRDefault="00A62670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>Настоящее решение опубликовать в муниципальном печатном средстве массовой</w:t>
      </w:r>
    </w:p>
    <w:p w:rsidR="00A62670" w:rsidRPr="00DD6D18" w:rsidRDefault="00A62670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 xml:space="preserve">«Унечский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A62670" w:rsidRPr="00DD6D18" w:rsidRDefault="00A62670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A62670" w:rsidRPr="00DD6D18" w:rsidRDefault="00A62670" w:rsidP="00B81F97">
      <w:pPr>
        <w:pStyle w:val="BodyText"/>
        <w:widowControl w:val="0"/>
        <w:autoSpaceDE w:val="0"/>
        <w:autoSpaceDN w:val="0"/>
        <w:adjustRightInd w:val="0"/>
        <w:jc w:val="both"/>
      </w:pPr>
    </w:p>
    <w:p w:rsidR="00A62670" w:rsidRPr="00DD6D18" w:rsidRDefault="00A62670" w:rsidP="00B81F97">
      <w:pPr>
        <w:pStyle w:val="BodyText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A62670" w:rsidRPr="00DD6D18" w:rsidRDefault="00A62670" w:rsidP="007F14BA">
      <w:pPr>
        <w:tabs>
          <w:tab w:val="left" w:pos="7371"/>
          <w:tab w:val="left" w:pos="7920"/>
        </w:tabs>
      </w:pPr>
      <w:r w:rsidRPr="00DD6D18">
        <w:t xml:space="preserve">Согласовано: </w:t>
      </w:r>
      <w:r>
        <w:t xml:space="preserve">и.о. </w:t>
      </w:r>
      <w:r w:rsidRPr="00DD6D18">
        <w:t>заместител</w:t>
      </w:r>
      <w:r>
        <w:t>я</w:t>
      </w:r>
      <w:r w:rsidRPr="00DD6D18">
        <w:t xml:space="preserve"> главы</w:t>
      </w:r>
    </w:p>
    <w:p w:rsidR="00A62670" w:rsidRPr="00DD6D18" w:rsidRDefault="00A62670" w:rsidP="00B81F97">
      <w:pPr>
        <w:tabs>
          <w:tab w:val="left" w:pos="7371"/>
          <w:tab w:val="left" w:pos="7938"/>
        </w:tabs>
      </w:pPr>
      <w:r w:rsidRPr="00DD6D18">
        <w:t xml:space="preserve">                       администрации района                                                   </w:t>
      </w:r>
      <w:r>
        <w:t xml:space="preserve">                  И.М. Волкович</w:t>
      </w:r>
    </w:p>
    <w:p w:rsidR="00A62670" w:rsidRPr="00DD6D18" w:rsidRDefault="00A62670" w:rsidP="00B81F97">
      <w:pPr>
        <w:tabs>
          <w:tab w:val="left" w:pos="7371"/>
        </w:tabs>
      </w:pPr>
    </w:p>
    <w:p w:rsidR="00A62670" w:rsidRPr="00DD6D18" w:rsidRDefault="00A62670" w:rsidP="00B81F97">
      <w:pPr>
        <w:tabs>
          <w:tab w:val="left" w:pos="7371"/>
        </w:tabs>
      </w:pPr>
      <w:r w:rsidRPr="00DD6D18">
        <w:t xml:space="preserve">                        председатель </w:t>
      </w:r>
    </w:p>
    <w:p w:rsidR="00A62670" w:rsidRPr="00DD6D18" w:rsidRDefault="00A62670" w:rsidP="00B81F97">
      <w:pPr>
        <w:tabs>
          <w:tab w:val="left" w:pos="720"/>
          <w:tab w:val="left" w:pos="7371"/>
          <w:tab w:val="left" w:pos="7920"/>
        </w:tabs>
      </w:pPr>
      <w:r w:rsidRPr="00DD6D18">
        <w:t xml:space="preserve">                        КУМИ Унечского района                                                                Н.Д. Саянок</w:t>
      </w:r>
    </w:p>
    <w:p w:rsidR="00A62670" w:rsidRPr="00DD6D18" w:rsidRDefault="00A62670" w:rsidP="00B81F97">
      <w:pPr>
        <w:tabs>
          <w:tab w:val="left" w:pos="7371"/>
        </w:tabs>
      </w:pPr>
    </w:p>
    <w:p w:rsidR="00A62670" w:rsidRPr="00DD6D18" w:rsidRDefault="00A62670" w:rsidP="00B81F97">
      <w:pPr>
        <w:tabs>
          <w:tab w:val="left" w:pos="7371"/>
        </w:tabs>
      </w:pPr>
      <w:r w:rsidRPr="00DD6D18">
        <w:t xml:space="preserve">                        главный инспектор</w:t>
      </w:r>
    </w:p>
    <w:p w:rsidR="00A62670" w:rsidRPr="00DD6D18" w:rsidRDefault="00A62670" w:rsidP="0044054B">
      <w:pPr>
        <w:tabs>
          <w:tab w:val="left" w:pos="7371"/>
          <w:tab w:val="left" w:pos="7920"/>
        </w:tabs>
      </w:pPr>
      <w:r w:rsidRPr="00DD6D18">
        <w:t xml:space="preserve">                        юридического отдела                                                   </w:t>
      </w:r>
      <w:r>
        <w:t xml:space="preserve">                    </w:t>
      </w:r>
      <w:r w:rsidRPr="00DD6D18">
        <w:t xml:space="preserve">М.С. Зайцев             </w:t>
      </w:r>
    </w:p>
    <w:p w:rsidR="00A62670" w:rsidRPr="00DD6D18" w:rsidRDefault="00A62670" w:rsidP="00B81F97">
      <w:pPr>
        <w:tabs>
          <w:tab w:val="left" w:pos="7371"/>
        </w:tabs>
      </w:pPr>
    </w:p>
    <w:p w:rsidR="00A62670" w:rsidRPr="00DD6D18" w:rsidRDefault="00A62670" w:rsidP="00B81F97">
      <w:pPr>
        <w:tabs>
          <w:tab w:val="left" w:pos="1440"/>
          <w:tab w:val="left" w:pos="7371"/>
          <w:tab w:val="left" w:pos="8222"/>
          <w:tab w:val="left" w:pos="8364"/>
        </w:tabs>
      </w:pPr>
      <w:r w:rsidRPr="00DD6D18">
        <w:t>Исполнил:    специалист 1 категории</w:t>
      </w:r>
    </w:p>
    <w:p w:rsidR="00A62670" w:rsidRPr="00DD6D18" w:rsidRDefault="00A62670" w:rsidP="00B81F97">
      <w:pPr>
        <w:tabs>
          <w:tab w:val="left" w:pos="7088"/>
          <w:tab w:val="left" w:pos="7371"/>
          <w:tab w:val="left" w:pos="7920"/>
          <w:tab w:val="left" w:pos="8280"/>
        </w:tabs>
      </w:pPr>
      <w:r w:rsidRPr="00DD6D18">
        <w:t xml:space="preserve">                      КУМИ Унечского района                                                          </w:t>
      </w:r>
      <w:r>
        <w:t xml:space="preserve">        </w:t>
      </w:r>
      <w:r w:rsidRPr="00DD6D18">
        <w:t>И.В. Савостьянова</w:t>
      </w:r>
    </w:p>
    <w:p w:rsidR="00A62670" w:rsidRDefault="00A62670" w:rsidP="00874271">
      <w:pPr>
        <w:jc w:val="both"/>
        <w:rPr>
          <w:sz w:val="28"/>
        </w:rPr>
      </w:pPr>
    </w:p>
    <w:p w:rsidR="00A62670" w:rsidRDefault="00A62670" w:rsidP="00874271">
      <w:pPr>
        <w:jc w:val="both"/>
        <w:rPr>
          <w:sz w:val="28"/>
        </w:rPr>
      </w:pPr>
    </w:p>
    <w:p w:rsidR="00A62670" w:rsidRDefault="00A62670" w:rsidP="00874271">
      <w:pPr>
        <w:jc w:val="both"/>
        <w:rPr>
          <w:sz w:val="28"/>
        </w:rPr>
      </w:pPr>
    </w:p>
    <w:p w:rsidR="00A62670" w:rsidRDefault="00A62670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A62670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74ABC"/>
    <w:rsid w:val="00187E0A"/>
    <w:rsid w:val="001B0E44"/>
    <w:rsid w:val="001B63D7"/>
    <w:rsid w:val="00255B26"/>
    <w:rsid w:val="002860BD"/>
    <w:rsid w:val="002C30DD"/>
    <w:rsid w:val="002F1F9C"/>
    <w:rsid w:val="00354653"/>
    <w:rsid w:val="003B05D0"/>
    <w:rsid w:val="003C3A09"/>
    <w:rsid w:val="00437699"/>
    <w:rsid w:val="0044054B"/>
    <w:rsid w:val="004B1CEB"/>
    <w:rsid w:val="004B7E53"/>
    <w:rsid w:val="005C06FC"/>
    <w:rsid w:val="00601F4D"/>
    <w:rsid w:val="006475F6"/>
    <w:rsid w:val="00710A3D"/>
    <w:rsid w:val="00715EE8"/>
    <w:rsid w:val="007A5CF7"/>
    <w:rsid w:val="007F14BA"/>
    <w:rsid w:val="00800A6C"/>
    <w:rsid w:val="008314AF"/>
    <w:rsid w:val="00843790"/>
    <w:rsid w:val="00872245"/>
    <w:rsid w:val="00874271"/>
    <w:rsid w:val="00874F52"/>
    <w:rsid w:val="008911CB"/>
    <w:rsid w:val="009405E1"/>
    <w:rsid w:val="00944C91"/>
    <w:rsid w:val="009A0FEF"/>
    <w:rsid w:val="00A62670"/>
    <w:rsid w:val="00A677DA"/>
    <w:rsid w:val="00A869DE"/>
    <w:rsid w:val="00B43280"/>
    <w:rsid w:val="00B81F97"/>
    <w:rsid w:val="00C43C7D"/>
    <w:rsid w:val="00CB224D"/>
    <w:rsid w:val="00DA5A17"/>
    <w:rsid w:val="00DD6D18"/>
    <w:rsid w:val="00E05FB5"/>
    <w:rsid w:val="00E26DCE"/>
    <w:rsid w:val="00F13967"/>
    <w:rsid w:val="00F35A3E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">
    <w:name w:val="Знак Знак"/>
    <w:basedOn w:val="DefaultParagraphFont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447</Words>
  <Characters>2548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Савостьянова И.В.</cp:lastModifiedBy>
  <cp:revision>12</cp:revision>
  <cp:lastPrinted>2020-02-03T09:57:00Z</cp:lastPrinted>
  <dcterms:created xsi:type="dcterms:W3CDTF">2020-02-01T02:37:00Z</dcterms:created>
  <dcterms:modified xsi:type="dcterms:W3CDTF">2020-02-04T08:45:00Z</dcterms:modified>
</cp:coreProperties>
</file>